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6E" w:rsidRPr="00107C39" w:rsidRDefault="0089126E" w:rsidP="00107C39">
      <w:pPr>
        <w:ind w:left="4253"/>
        <w:jc w:val="both"/>
        <w:rPr>
          <w:noProof/>
          <w:sz w:val="28"/>
          <w:szCs w:val="28"/>
          <w:lang w:val="uk-UA"/>
        </w:rPr>
      </w:pPr>
      <w:r w:rsidRPr="00211F54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" style="width:34.5pt;height:47.25pt;visibility:visible">
            <v:imagedata r:id="rId5" o:title=""/>
          </v:shape>
        </w:pict>
      </w:r>
    </w:p>
    <w:p w:rsidR="0089126E" w:rsidRPr="00107C39" w:rsidRDefault="0089126E" w:rsidP="00107C39">
      <w:pPr>
        <w:ind w:left="-426"/>
        <w:jc w:val="center"/>
        <w:rPr>
          <w:sz w:val="28"/>
          <w:szCs w:val="28"/>
          <w:lang w:val="uk-UA"/>
        </w:rPr>
      </w:pPr>
    </w:p>
    <w:p w:rsidR="0089126E" w:rsidRPr="00107C39" w:rsidRDefault="0089126E" w:rsidP="00107C39">
      <w:pPr>
        <w:jc w:val="center"/>
        <w:rPr>
          <w:b/>
          <w:caps/>
        </w:rPr>
      </w:pPr>
      <w:r w:rsidRPr="00107C39">
        <w:rPr>
          <w:b/>
          <w:caps/>
          <w:lang w:val="uk-UA"/>
        </w:rPr>
        <w:t>МУКАЧІВСЬКА РАЙОН</w:t>
      </w:r>
      <w:r w:rsidRPr="00107C39">
        <w:rPr>
          <w:b/>
          <w:caps/>
        </w:rPr>
        <w:t>на</w:t>
      </w:r>
      <w:r w:rsidRPr="00107C39">
        <w:rPr>
          <w:b/>
          <w:caps/>
          <w:lang w:val="uk-UA"/>
        </w:rPr>
        <w:t xml:space="preserve"> </w:t>
      </w:r>
      <w:r w:rsidRPr="00107C39">
        <w:rPr>
          <w:b/>
          <w:caps/>
        </w:rPr>
        <w:t>державна адміністрація</w:t>
      </w:r>
    </w:p>
    <w:p w:rsidR="0089126E" w:rsidRPr="00107C39" w:rsidRDefault="0089126E" w:rsidP="00107C39">
      <w:pPr>
        <w:jc w:val="center"/>
        <w:rPr>
          <w:b/>
          <w:caps/>
          <w:sz w:val="12"/>
          <w:szCs w:val="12"/>
        </w:rPr>
      </w:pPr>
    </w:p>
    <w:p w:rsidR="0089126E" w:rsidRPr="00107C39" w:rsidRDefault="0089126E" w:rsidP="00107C39">
      <w:pPr>
        <w:jc w:val="center"/>
        <w:rPr>
          <w:b/>
          <w:caps/>
          <w:sz w:val="32"/>
          <w:szCs w:val="32"/>
        </w:rPr>
      </w:pPr>
      <w:r w:rsidRPr="00107C39">
        <w:rPr>
          <w:b/>
          <w:caps/>
          <w:sz w:val="32"/>
          <w:szCs w:val="32"/>
          <w:lang w:val="uk-UA"/>
        </w:rPr>
        <w:t>МУКАЧІВСЬКА</w:t>
      </w:r>
      <w:r w:rsidRPr="00107C39">
        <w:rPr>
          <w:b/>
          <w:caps/>
          <w:sz w:val="32"/>
          <w:szCs w:val="32"/>
        </w:rPr>
        <w:t xml:space="preserve"> </w:t>
      </w:r>
      <w:r w:rsidRPr="00107C39">
        <w:rPr>
          <w:b/>
          <w:caps/>
          <w:sz w:val="32"/>
          <w:szCs w:val="32"/>
          <w:lang w:val="uk-UA"/>
        </w:rPr>
        <w:t>РАЙОННА</w:t>
      </w:r>
      <w:r w:rsidRPr="00107C39">
        <w:rPr>
          <w:b/>
          <w:caps/>
          <w:sz w:val="32"/>
          <w:szCs w:val="32"/>
        </w:rPr>
        <w:t xml:space="preserve"> ВІЙСЬКОВА адміністрація</w:t>
      </w:r>
    </w:p>
    <w:p w:rsidR="0089126E" w:rsidRPr="00107C39" w:rsidRDefault="0089126E" w:rsidP="00107C39">
      <w:pPr>
        <w:jc w:val="center"/>
        <w:rPr>
          <w:b/>
          <w:spacing w:val="60"/>
          <w:sz w:val="8"/>
          <w:szCs w:val="8"/>
        </w:rPr>
      </w:pPr>
    </w:p>
    <w:p w:rsidR="0089126E" w:rsidRPr="00107C39" w:rsidRDefault="0089126E" w:rsidP="00107C39">
      <w:pPr>
        <w:jc w:val="center"/>
        <w:rPr>
          <w:b/>
          <w:sz w:val="36"/>
          <w:szCs w:val="36"/>
        </w:rPr>
      </w:pPr>
      <w:r w:rsidRPr="00107C39">
        <w:rPr>
          <w:b/>
          <w:spacing w:val="60"/>
          <w:sz w:val="36"/>
          <w:szCs w:val="36"/>
        </w:rPr>
        <w:t>РОЗПОРЯДЖЕННЯ</w:t>
      </w:r>
    </w:p>
    <w:p w:rsidR="0089126E" w:rsidRPr="00107C39" w:rsidRDefault="0089126E" w:rsidP="00107C39">
      <w:pPr>
        <w:jc w:val="center"/>
        <w:rPr>
          <w:b/>
          <w:sz w:val="12"/>
          <w:szCs w:val="12"/>
        </w:rPr>
      </w:pPr>
    </w:p>
    <w:p w:rsidR="0089126E" w:rsidRPr="00107C39" w:rsidRDefault="0089126E" w:rsidP="00107C39">
      <w:pPr>
        <w:jc w:val="center"/>
        <w:rPr>
          <w:b/>
          <w:sz w:val="28"/>
          <w:szCs w:val="28"/>
        </w:rPr>
      </w:pPr>
      <w:r w:rsidRPr="00107C39">
        <w:rPr>
          <w:b/>
          <w:sz w:val="28"/>
          <w:szCs w:val="28"/>
        </w:rPr>
        <w:t xml:space="preserve">__________________ </w:t>
      </w:r>
      <w:r w:rsidRPr="00107C39">
        <w:rPr>
          <w:b/>
          <w:sz w:val="28"/>
          <w:szCs w:val="28"/>
        </w:rPr>
        <w:tab/>
        <w:t xml:space="preserve">              </w:t>
      </w:r>
      <w:r w:rsidRPr="00107C39">
        <w:rPr>
          <w:b/>
          <w:sz w:val="28"/>
          <w:szCs w:val="28"/>
          <w:lang w:val="uk-UA"/>
        </w:rPr>
        <w:t>Мукачево</w:t>
      </w:r>
      <w:r w:rsidRPr="00107C39">
        <w:rPr>
          <w:b/>
          <w:sz w:val="28"/>
          <w:szCs w:val="28"/>
        </w:rPr>
        <w:t xml:space="preserve">                         № ______________</w:t>
      </w:r>
    </w:p>
    <w:p w:rsidR="0089126E" w:rsidRDefault="0089126E" w:rsidP="009744DC">
      <w:pPr>
        <w:rPr>
          <w:b/>
          <w:bCs/>
          <w:i/>
          <w:color w:val="000000"/>
          <w:sz w:val="28"/>
          <w:szCs w:val="28"/>
          <w:lang w:val="uk-UA"/>
        </w:rPr>
      </w:pPr>
    </w:p>
    <w:p w:rsidR="0089126E" w:rsidRDefault="0089126E" w:rsidP="009744DC">
      <w:pPr>
        <w:rPr>
          <w:b/>
          <w:bCs/>
          <w:i/>
          <w:color w:val="000000"/>
          <w:sz w:val="28"/>
          <w:szCs w:val="28"/>
          <w:lang w:val="uk-UA"/>
        </w:rPr>
      </w:pPr>
    </w:p>
    <w:p w:rsidR="0089126E" w:rsidRDefault="0089126E" w:rsidP="002F09A1">
      <w:pPr>
        <w:ind w:left="-480"/>
        <w:rPr>
          <w:b/>
          <w:i/>
          <w:color w:val="000000"/>
          <w:sz w:val="28"/>
          <w:szCs w:val="28"/>
          <w:lang w:val="uk-UA"/>
        </w:rPr>
      </w:pPr>
    </w:p>
    <w:p w:rsidR="0089126E" w:rsidRPr="00651B44" w:rsidRDefault="0089126E" w:rsidP="002F09A1">
      <w:pPr>
        <w:widowControl w:val="0"/>
        <w:autoSpaceDE w:val="0"/>
        <w:autoSpaceDN w:val="0"/>
        <w:adjustRightInd w:val="0"/>
        <w:ind w:left="-480"/>
        <w:jc w:val="center"/>
        <w:rPr>
          <w:b/>
          <w:i/>
          <w:sz w:val="28"/>
          <w:szCs w:val="28"/>
          <w:lang w:val="uk-UA"/>
        </w:rPr>
      </w:pPr>
      <w:r w:rsidRPr="008651DA">
        <w:rPr>
          <w:b/>
          <w:i/>
          <w:sz w:val="28"/>
          <w:szCs w:val="28"/>
          <w:lang w:val="uk-UA"/>
        </w:rPr>
        <w:t xml:space="preserve">Про </w:t>
      </w:r>
      <w:r>
        <w:rPr>
          <w:b/>
          <w:i/>
          <w:sz w:val="28"/>
          <w:szCs w:val="28"/>
          <w:lang w:val="uk-UA"/>
        </w:rPr>
        <w:t xml:space="preserve">організацію проведення повторної класифікації посад державної служби Мукачівської </w:t>
      </w:r>
      <w:r w:rsidRPr="00651B44">
        <w:rPr>
          <w:b/>
          <w:i/>
          <w:sz w:val="28"/>
          <w:szCs w:val="28"/>
          <w:lang w:val="uk-UA"/>
        </w:rPr>
        <w:t>районної державної адміністрації - районної військової адміністрації</w:t>
      </w:r>
    </w:p>
    <w:p w:rsidR="0089126E" w:rsidRDefault="0089126E" w:rsidP="002F09A1">
      <w:pPr>
        <w:pStyle w:val="BodyText"/>
        <w:tabs>
          <w:tab w:val="left" w:pos="4962"/>
        </w:tabs>
        <w:ind w:left="-4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9126E" w:rsidRDefault="0089126E" w:rsidP="002F09A1">
      <w:pPr>
        <w:ind w:left="-482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4, 15</w:t>
      </w:r>
      <w:r w:rsidRPr="00A87159">
        <w:rPr>
          <w:sz w:val="28"/>
          <w:szCs w:val="28"/>
          <w:lang w:val="uk-UA"/>
        </w:rPr>
        <w:t xml:space="preserve"> Закону України „Про правовий режим воєнного стану”, статей 6, 39, 41 Закону України „Про місцеві державні адміністрац</w:t>
      </w:r>
      <w:r>
        <w:rPr>
          <w:sz w:val="28"/>
          <w:szCs w:val="28"/>
          <w:lang w:val="uk-UA"/>
        </w:rPr>
        <w:t xml:space="preserve">ії”, указів Президента України </w:t>
      </w:r>
      <w:r w:rsidRPr="00A87159">
        <w:rPr>
          <w:sz w:val="28"/>
          <w:szCs w:val="28"/>
          <w:lang w:val="uk-UA"/>
        </w:rPr>
        <w:t>від 24 лютого 2022 року № 68/2022 „Про утворення військових адміністрацій”, № 64/2022 „Про введ</w:t>
      </w:r>
      <w:r>
        <w:rPr>
          <w:sz w:val="28"/>
          <w:szCs w:val="28"/>
          <w:lang w:val="uk-UA"/>
        </w:rPr>
        <w:t xml:space="preserve">ення воєнного стану в Україні”, </w:t>
      </w:r>
      <w:r w:rsidRPr="001D00B6">
        <w:rPr>
          <w:sz w:val="28"/>
          <w:szCs w:val="28"/>
          <w:lang w:val="uk-UA"/>
        </w:rPr>
        <w:t xml:space="preserve">постанови Кабінету Міністрів України від 30 січня 2026 року № 114 </w:t>
      </w:r>
      <w:r w:rsidRPr="001D00B6">
        <w:rPr>
          <w:color w:val="000000"/>
          <w:sz w:val="28"/>
          <w:szCs w:val="28"/>
          <w:lang w:val="uk-UA"/>
        </w:rPr>
        <w:t>„</w:t>
      </w:r>
      <w:r w:rsidRPr="001D00B6">
        <w:rPr>
          <w:sz w:val="28"/>
          <w:szCs w:val="28"/>
          <w:lang w:val="uk-UA"/>
        </w:rPr>
        <w:t>Про внесення змін до деяких постанов Кабінету Міністрів України щодо оплати праці державних службовців на основі класифікації посад”,</w:t>
      </w:r>
      <w:r w:rsidRPr="001D00B6">
        <w:rPr>
          <w:lang w:val="uk-UA"/>
        </w:rPr>
        <w:t xml:space="preserve"> </w:t>
      </w:r>
      <w:r>
        <w:rPr>
          <w:sz w:val="28"/>
          <w:szCs w:val="28"/>
          <w:lang w:val="uk-UA"/>
        </w:rPr>
        <w:t>у зв’язку із змінами грейдів:</w:t>
      </w:r>
    </w:p>
    <w:p w:rsidR="0089126E" w:rsidRDefault="0089126E" w:rsidP="002F09A1">
      <w:pPr>
        <w:ind w:left="-482" w:firstLine="709"/>
        <w:rPr>
          <w:rFonts w:ascii="Times New Roman CYR" w:hAnsi="Times New Roman CYR" w:cs="Times New Roman CYR"/>
          <w:lang w:val="uk-UA"/>
        </w:rPr>
      </w:pPr>
    </w:p>
    <w:p w:rsidR="0089126E" w:rsidRPr="002F09A1" w:rsidRDefault="0089126E" w:rsidP="002F09A1">
      <w:pPr>
        <w:ind w:left="-480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2F09A1">
        <w:rPr>
          <w:rFonts w:ascii="Times New Roman CYR" w:hAnsi="Times New Roman CYR" w:cs="Times New Roman CYR"/>
          <w:b/>
          <w:sz w:val="28"/>
          <w:szCs w:val="28"/>
          <w:lang w:val="uk-UA"/>
        </w:rPr>
        <w:t>ЗОБОВ’ЯЗУЮ:</w:t>
      </w:r>
    </w:p>
    <w:p w:rsidR="0089126E" w:rsidRPr="002F09A1" w:rsidRDefault="0089126E" w:rsidP="002F09A1">
      <w:pPr>
        <w:ind w:left="-482" w:firstLine="709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:rsidR="0089126E" w:rsidRDefault="0089126E" w:rsidP="002F09A1">
      <w:pPr>
        <w:ind w:left="-482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1. Забезпечити організацію проведення</w:t>
      </w:r>
      <w:r w:rsidRPr="00E40C38">
        <w:rPr>
          <w:lang w:val="uk-UA"/>
        </w:rPr>
        <w:t xml:space="preserve"> </w:t>
      </w:r>
      <w:r w:rsidRPr="00E40C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повторної класифікації посад державної служби Мукачівської районної державної адміністрації - районної військової адміністрації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. </w:t>
      </w:r>
    </w:p>
    <w:p w:rsidR="0089126E" w:rsidRDefault="0089126E" w:rsidP="002F09A1">
      <w:pPr>
        <w:ind w:left="-482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2</w:t>
      </w:r>
      <w:r w:rsidRPr="00F72A6C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 </w:t>
      </w:r>
      <w:r w:rsidRPr="00F72A6C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Керівнику апарату </w:t>
      </w:r>
      <w:r w:rsidRPr="00E40C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Мукачівської </w:t>
      </w:r>
      <w:r w:rsidRPr="00F72A6C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районної державної 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                          </w:t>
      </w:r>
      <w:r w:rsidRPr="00F72A6C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адміністрації – районної військової адміністрації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:</w:t>
      </w:r>
    </w:p>
    <w:p w:rsidR="0089126E" w:rsidRDefault="0089126E" w:rsidP="002F09A1">
      <w:pPr>
        <w:ind w:left="-482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2.1. </w:t>
      </w:r>
      <w:r>
        <w:rPr>
          <w:sz w:val="28"/>
          <w:szCs w:val="28"/>
          <w:lang w:val="uk-UA"/>
        </w:rPr>
        <w:t xml:space="preserve">Забезпечити проведення </w:t>
      </w:r>
      <w:r w:rsidRPr="00FD2017">
        <w:rPr>
          <w:sz w:val="28"/>
          <w:szCs w:val="28"/>
          <w:lang w:val="uk-UA"/>
        </w:rPr>
        <w:t>повторн</w:t>
      </w:r>
      <w:r>
        <w:rPr>
          <w:sz w:val="28"/>
          <w:szCs w:val="28"/>
          <w:lang w:val="uk-UA"/>
        </w:rPr>
        <w:t>ої</w:t>
      </w:r>
      <w:r w:rsidRPr="00FD2017">
        <w:rPr>
          <w:sz w:val="28"/>
          <w:szCs w:val="28"/>
          <w:lang w:val="uk-UA"/>
        </w:rPr>
        <w:t xml:space="preserve"> класифікацію посад</w:t>
      </w:r>
      <w:r>
        <w:rPr>
          <w:sz w:val="28"/>
          <w:szCs w:val="28"/>
          <w:lang w:val="uk-UA"/>
        </w:rPr>
        <w:t xml:space="preserve"> державної служби в апараті та структурних підрозділах</w:t>
      </w:r>
      <w:r w:rsidRPr="00372BE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Pr="00E40C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Мукачівської районної державної адміністрації - районної військової адміністрації</w:t>
      </w:r>
      <w:r>
        <w:rPr>
          <w:sz w:val="28"/>
          <w:szCs w:val="28"/>
          <w:lang w:val="uk-UA"/>
        </w:rPr>
        <w:t>, без статусу юридичної особи публічного права, в порядку визначеному</w:t>
      </w:r>
      <w:r w:rsidRPr="002E26C7">
        <w:rPr>
          <w:sz w:val="28"/>
          <w:szCs w:val="28"/>
          <w:lang w:val="uk-UA"/>
        </w:rPr>
        <w:t xml:space="preserve"> Методик</w:t>
      </w:r>
      <w:r>
        <w:rPr>
          <w:sz w:val="28"/>
          <w:szCs w:val="28"/>
          <w:lang w:val="uk-UA"/>
        </w:rPr>
        <w:t>ою</w:t>
      </w:r>
      <w:r w:rsidRPr="002E26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E26C7">
        <w:rPr>
          <w:sz w:val="28"/>
          <w:szCs w:val="28"/>
          <w:lang w:val="uk-UA"/>
        </w:rPr>
        <w:t xml:space="preserve">проведення класифікації посад державної служби, затвердженої наказом Національного агентства України з питань державної служби від </w:t>
      </w:r>
      <w:r>
        <w:rPr>
          <w:sz w:val="28"/>
          <w:szCs w:val="28"/>
          <w:lang w:val="uk-UA"/>
        </w:rPr>
        <w:t xml:space="preserve"> </w:t>
      </w:r>
      <w:r w:rsidRPr="002E26C7">
        <w:rPr>
          <w:sz w:val="28"/>
          <w:szCs w:val="28"/>
          <w:lang w:val="uk-UA"/>
        </w:rPr>
        <w:t>30 грудня 2025 року № 164-25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</w:t>
      </w:r>
    </w:p>
    <w:p w:rsidR="0089126E" w:rsidRDefault="0089126E" w:rsidP="002F09A1">
      <w:pPr>
        <w:pStyle w:val="BodyText"/>
        <w:ind w:left="-482" w:firstLine="709"/>
        <w:rPr>
          <w:rFonts w:ascii="Times New Roman" w:hAnsi="Times New Roman"/>
          <w:sz w:val="28"/>
          <w:szCs w:val="28"/>
          <w:lang w:eastAsia="ru-RU"/>
        </w:rPr>
      </w:pPr>
      <w:r w:rsidRPr="00372BE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.2. Подати Центральному міжрегіональному управлінню Національного агентства України з питань державної служби документи за результатами повторної класифікації посад державної служби</w:t>
      </w:r>
      <w:r w:rsidRPr="008918B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Мукачівської районної державної адміністрації - районної військової адміністрації.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89126E" w:rsidRDefault="0089126E" w:rsidP="002F09A1">
      <w:pPr>
        <w:ind w:left="-482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3. Керівникам самостійних структурних підрозділів</w:t>
      </w:r>
      <w:r w:rsidRPr="00F72A6C">
        <w:rPr>
          <w:sz w:val="28"/>
          <w:szCs w:val="28"/>
          <w:lang w:val="uk-UA"/>
        </w:rPr>
        <w:t xml:space="preserve"> </w:t>
      </w:r>
      <w:r w:rsidRPr="00E40C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Мукачівської </w:t>
      </w:r>
      <w:r w:rsidRPr="002E26C7">
        <w:rPr>
          <w:sz w:val="28"/>
          <w:szCs w:val="28"/>
          <w:lang w:val="uk-UA"/>
        </w:rPr>
        <w:t>районної державної адміністрації – районної військової адміністрації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, із статусом юридичної особи публічного права, </w:t>
      </w:r>
      <w:r>
        <w:rPr>
          <w:sz w:val="28"/>
          <w:szCs w:val="28"/>
          <w:lang w:val="uk-UA"/>
        </w:rPr>
        <w:t xml:space="preserve">забезпечити проведення </w:t>
      </w:r>
      <w:r w:rsidRPr="00FD2017">
        <w:rPr>
          <w:sz w:val="28"/>
          <w:szCs w:val="28"/>
          <w:lang w:val="uk-UA"/>
        </w:rPr>
        <w:t>повторн</w:t>
      </w:r>
      <w:r>
        <w:rPr>
          <w:sz w:val="28"/>
          <w:szCs w:val="28"/>
          <w:lang w:val="uk-UA"/>
        </w:rPr>
        <w:t>ої</w:t>
      </w:r>
      <w:r w:rsidRPr="00FD2017">
        <w:rPr>
          <w:sz w:val="28"/>
          <w:szCs w:val="28"/>
          <w:lang w:val="uk-UA"/>
        </w:rPr>
        <w:t xml:space="preserve"> класифікацію посад</w:t>
      </w:r>
      <w:r>
        <w:rPr>
          <w:sz w:val="28"/>
          <w:szCs w:val="28"/>
          <w:lang w:val="uk-UA"/>
        </w:rPr>
        <w:t xml:space="preserve"> державної служби у підпорядкованих структурних підрозділах в порядку визначеним</w:t>
      </w:r>
      <w:r w:rsidRPr="002E26C7">
        <w:rPr>
          <w:sz w:val="28"/>
          <w:szCs w:val="28"/>
          <w:lang w:val="uk-UA"/>
        </w:rPr>
        <w:t xml:space="preserve"> Методик</w:t>
      </w:r>
      <w:r>
        <w:rPr>
          <w:sz w:val="28"/>
          <w:szCs w:val="28"/>
          <w:lang w:val="uk-UA"/>
        </w:rPr>
        <w:t>ою</w:t>
      </w:r>
      <w:r w:rsidRPr="002E26C7">
        <w:rPr>
          <w:sz w:val="28"/>
          <w:szCs w:val="28"/>
          <w:lang w:val="uk-UA"/>
        </w:rPr>
        <w:t xml:space="preserve"> проведення класифікації посад державної служби, затвердженої наказом Національного агентства України з питань державної служби від 30 грудня 2025 року № 164-25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</w:t>
      </w:r>
    </w:p>
    <w:p w:rsidR="0089126E" w:rsidRDefault="0089126E" w:rsidP="002F09A1">
      <w:pPr>
        <w:ind w:left="-482" w:firstLine="709"/>
        <w:jc w:val="both"/>
        <w:rPr>
          <w:rStyle w:val="Strong"/>
          <w:b w:val="0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4. Контроль за виконанням цього розпорядження залишаю за собою.</w:t>
      </w:r>
    </w:p>
    <w:p w:rsidR="0089126E" w:rsidRPr="00A87159" w:rsidRDefault="0089126E" w:rsidP="00364686">
      <w:pPr>
        <w:ind w:firstLine="567"/>
        <w:contextualSpacing/>
        <w:jc w:val="both"/>
        <w:rPr>
          <w:sz w:val="28"/>
          <w:szCs w:val="28"/>
          <w:lang w:val="uk-UA"/>
        </w:rPr>
      </w:pPr>
    </w:p>
    <w:p w:rsidR="0089126E" w:rsidRDefault="0089126E" w:rsidP="00A2483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</w:p>
    <w:p w:rsidR="0089126E" w:rsidRDefault="0089126E" w:rsidP="000971BA">
      <w:pPr>
        <w:ind w:left="-567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:rsidR="0089126E" w:rsidRPr="000971BA" w:rsidRDefault="0089126E" w:rsidP="000971BA">
      <w:pPr>
        <w:ind w:left="-567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В. о. г</w:t>
      </w:r>
      <w:r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>ол</w:t>
      </w: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ови</w:t>
      </w:r>
      <w:r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районної державної </w:t>
      </w:r>
    </w:p>
    <w:p w:rsidR="0089126E" w:rsidRPr="000971BA" w:rsidRDefault="0089126E" w:rsidP="000971BA">
      <w:pPr>
        <w:ind w:left="-567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адміністрації – начальника</w:t>
      </w:r>
    </w:p>
    <w:p w:rsidR="0089126E" w:rsidRPr="000971BA" w:rsidRDefault="0089126E" w:rsidP="000971BA">
      <w:pPr>
        <w:ind w:left="-567"/>
        <w:rPr>
          <w:b/>
          <w:sz w:val="28"/>
          <w:szCs w:val="28"/>
          <w:lang w:val="uk-UA"/>
        </w:rPr>
      </w:pPr>
      <w:r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районної військової адміністрації                     </w:t>
      </w:r>
      <w:r w:rsidRPr="000971BA">
        <w:rPr>
          <w:b/>
          <w:sz w:val="28"/>
          <w:szCs w:val="28"/>
          <w:lang w:val="uk-UA"/>
        </w:rPr>
        <w:t xml:space="preserve">                       </w:t>
      </w:r>
      <w:r>
        <w:rPr>
          <w:b/>
          <w:sz w:val="28"/>
          <w:szCs w:val="28"/>
          <w:lang w:val="uk-UA"/>
        </w:rPr>
        <w:t xml:space="preserve">      Ігор ЯВОРСЬКИЙ</w:t>
      </w:r>
    </w:p>
    <w:p w:rsidR="0089126E" w:rsidRDefault="0089126E" w:rsidP="00783F44">
      <w:pPr>
        <w:tabs>
          <w:tab w:val="left" w:pos="7020"/>
        </w:tabs>
        <w:rPr>
          <w:b/>
          <w:sz w:val="28"/>
          <w:szCs w:val="28"/>
          <w:lang w:val="uk-UA"/>
        </w:rPr>
      </w:pPr>
    </w:p>
    <w:sectPr w:rsidR="0089126E" w:rsidSect="0013740F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234D"/>
    <w:multiLevelType w:val="hybridMultilevel"/>
    <w:tmpl w:val="1C3CA9B6"/>
    <w:lvl w:ilvl="0" w:tplc="7220CB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15140"/>
    <w:multiLevelType w:val="hybridMultilevel"/>
    <w:tmpl w:val="0846D622"/>
    <w:lvl w:ilvl="0" w:tplc="4DB46040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CA67A4B"/>
    <w:multiLevelType w:val="hybridMultilevel"/>
    <w:tmpl w:val="BEE6FC60"/>
    <w:lvl w:ilvl="0" w:tplc="D14276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683D68"/>
    <w:multiLevelType w:val="hybridMultilevel"/>
    <w:tmpl w:val="E8A6E344"/>
    <w:lvl w:ilvl="0" w:tplc="CB0AFA88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AB872DD"/>
    <w:multiLevelType w:val="hybridMultilevel"/>
    <w:tmpl w:val="33EA0AF2"/>
    <w:lvl w:ilvl="0" w:tplc="59629AB2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C7772C0"/>
    <w:multiLevelType w:val="hybridMultilevel"/>
    <w:tmpl w:val="6EB0BCB6"/>
    <w:lvl w:ilvl="0" w:tplc="E8302A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71714A"/>
    <w:multiLevelType w:val="hybridMultilevel"/>
    <w:tmpl w:val="36E434CE"/>
    <w:lvl w:ilvl="0" w:tplc="2ABCBD14">
      <w:start w:val="1"/>
      <w:numFmt w:val="decimal"/>
      <w:lvlText w:val="%1."/>
      <w:lvlJc w:val="left"/>
      <w:pPr>
        <w:ind w:left="2281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7">
    <w:nsid w:val="69553934"/>
    <w:multiLevelType w:val="hybridMultilevel"/>
    <w:tmpl w:val="5BC2AD84"/>
    <w:lvl w:ilvl="0" w:tplc="950424DC">
      <w:start w:val="1"/>
      <w:numFmt w:val="decimal"/>
      <w:lvlText w:val="%1."/>
      <w:lvlJc w:val="left"/>
      <w:pPr>
        <w:ind w:left="2281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8">
    <w:nsid w:val="7BC516F1"/>
    <w:multiLevelType w:val="hybridMultilevel"/>
    <w:tmpl w:val="92067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AD4"/>
    <w:rsid w:val="000052EA"/>
    <w:rsid w:val="00012D62"/>
    <w:rsid w:val="0001463C"/>
    <w:rsid w:val="00015B78"/>
    <w:rsid w:val="00016466"/>
    <w:rsid w:val="000213DC"/>
    <w:rsid w:val="00050081"/>
    <w:rsid w:val="00067BE9"/>
    <w:rsid w:val="000913BF"/>
    <w:rsid w:val="000916C0"/>
    <w:rsid w:val="00091AC1"/>
    <w:rsid w:val="000964B3"/>
    <w:rsid w:val="000971BA"/>
    <w:rsid w:val="000A2AD4"/>
    <w:rsid w:val="000B2EDE"/>
    <w:rsid w:val="000B519E"/>
    <w:rsid w:val="000C388C"/>
    <w:rsid w:val="000C79E2"/>
    <w:rsid w:val="000D23E5"/>
    <w:rsid w:val="000E0455"/>
    <w:rsid w:val="000F04BA"/>
    <w:rsid w:val="000F115F"/>
    <w:rsid w:val="00103DC9"/>
    <w:rsid w:val="00107C39"/>
    <w:rsid w:val="001208EB"/>
    <w:rsid w:val="00126C75"/>
    <w:rsid w:val="00126E97"/>
    <w:rsid w:val="0013185B"/>
    <w:rsid w:val="0013593B"/>
    <w:rsid w:val="00135B1E"/>
    <w:rsid w:val="0013740F"/>
    <w:rsid w:val="00154D29"/>
    <w:rsid w:val="001555FA"/>
    <w:rsid w:val="0016016D"/>
    <w:rsid w:val="001652A6"/>
    <w:rsid w:val="00177856"/>
    <w:rsid w:val="00180A30"/>
    <w:rsid w:val="00180D05"/>
    <w:rsid w:val="00181BFE"/>
    <w:rsid w:val="00182C72"/>
    <w:rsid w:val="001920C4"/>
    <w:rsid w:val="001934DE"/>
    <w:rsid w:val="001B2100"/>
    <w:rsid w:val="001C454F"/>
    <w:rsid w:val="001C628D"/>
    <w:rsid w:val="001D00B6"/>
    <w:rsid w:val="001F5666"/>
    <w:rsid w:val="00200943"/>
    <w:rsid w:val="00211B17"/>
    <w:rsid w:val="00211F54"/>
    <w:rsid w:val="00216E33"/>
    <w:rsid w:val="00230EF9"/>
    <w:rsid w:val="00246865"/>
    <w:rsid w:val="002543C1"/>
    <w:rsid w:val="002566D7"/>
    <w:rsid w:val="002625D0"/>
    <w:rsid w:val="0026678D"/>
    <w:rsid w:val="002864BB"/>
    <w:rsid w:val="00290CF8"/>
    <w:rsid w:val="002A04C7"/>
    <w:rsid w:val="002A0C1C"/>
    <w:rsid w:val="002A3FC4"/>
    <w:rsid w:val="002B46C0"/>
    <w:rsid w:val="002B6604"/>
    <w:rsid w:val="002B7ED8"/>
    <w:rsid w:val="002C0C8E"/>
    <w:rsid w:val="002C7178"/>
    <w:rsid w:val="002D1DC9"/>
    <w:rsid w:val="002D45E9"/>
    <w:rsid w:val="002E26C7"/>
    <w:rsid w:val="002E50E4"/>
    <w:rsid w:val="002F09A1"/>
    <w:rsid w:val="002F383E"/>
    <w:rsid w:val="00307182"/>
    <w:rsid w:val="00324479"/>
    <w:rsid w:val="00325F03"/>
    <w:rsid w:val="00325F4E"/>
    <w:rsid w:val="00334631"/>
    <w:rsid w:val="00337DB0"/>
    <w:rsid w:val="00345172"/>
    <w:rsid w:val="00355907"/>
    <w:rsid w:val="003572FC"/>
    <w:rsid w:val="00364686"/>
    <w:rsid w:val="00367A3A"/>
    <w:rsid w:val="00372BE2"/>
    <w:rsid w:val="00372DE6"/>
    <w:rsid w:val="00374AA4"/>
    <w:rsid w:val="00394FA7"/>
    <w:rsid w:val="003A3AA3"/>
    <w:rsid w:val="003C3BDF"/>
    <w:rsid w:val="003C6AB6"/>
    <w:rsid w:val="003D04C5"/>
    <w:rsid w:val="003D0A02"/>
    <w:rsid w:val="00403D4A"/>
    <w:rsid w:val="00404891"/>
    <w:rsid w:val="004123C9"/>
    <w:rsid w:val="00420850"/>
    <w:rsid w:val="00422DF7"/>
    <w:rsid w:val="004255DF"/>
    <w:rsid w:val="0043173B"/>
    <w:rsid w:val="0044108C"/>
    <w:rsid w:val="004432F4"/>
    <w:rsid w:val="0045543F"/>
    <w:rsid w:val="00463FEC"/>
    <w:rsid w:val="0046411C"/>
    <w:rsid w:val="0046756F"/>
    <w:rsid w:val="00470198"/>
    <w:rsid w:val="00473C12"/>
    <w:rsid w:val="0047550A"/>
    <w:rsid w:val="00484F3A"/>
    <w:rsid w:val="00493EE8"/>
    <w:rsid w:val="0049785C"/>
    <w:rsid w:val="004A56F0"/>
    <w:rsid w:val="004D3431"/>
    <w:rsid w:val="004D5DD7"/>
    <w:rsid w:val="004E02CE"/>
    <w:rsid w:val="004E2458"/>
    <w:rsid w:val="004E3380"/>
    <w:rsid w:val="004E5B6B"/>
    <w:rsid w:val="004E73F8"/>
    <w:rsid w:val="004F4DD7"/>
    <w:rsid w:val="00501F39"/>
    <w:rsid w:val="00505BF8"/>
    <w:rsid w:val="005072F3"/>
    <w:rsid w:val="00514BE6"/>
    <w:rsid w:val="00514F9C"/>
    <w:rsid w:val="005156B7"/>
    <w:rsid w:val="00516300"/>
    <w:rsid w:val="005206D4"/>
    <w:rsid w:val="005354AC"/>
    <w:rsid w:val="00537161"/>
    <w:rsid w:val="005379B0"/>
    <w:rsid w:val="00540E0A"/>
    <w:rsid w:val="0054562C"/>
    <w:rsid w:val="00553614"/>
    <w:rsid w:val="00586BFB"/>
    <w:rsid w:val="00590E71"/>
    <w:rsid w:val="005918D6"/>
    <w:rsid w:val="0059732F"/>
    <w:rsid w:val="005A29C7"/>
    <w:rsid w:val="005A4084"/>
    <w:rsid w:val="005B3BB8"/>
    <w:rsid w:val="005B4AF8"/>
    <w:rsid w:val="005B5495"/>
    <w:rsid w:val="005C433E"/>
    <w:rsid w:val="005D4A8A"/>
    <w:rsid w:val="005F0612"/>
    <w:rsid w:val="0060256A"/>
    <w:rsid w:val="0060678F"/>
    <w:rsid w:val="00606F0D"/>
    <w:rsid w:val="00612480"/>
    <w:rsid w:val="006155F0"/>
    <w:rsid w:val="00617162"/>
    <w:rsid w:val="006212AB"/>
    <w:rsid w:val="00637147"/>
    <w:rsid w:val="00640236"/>
    <w:rsid w:val="00642E3B"/>
    <w:rsid w:val="00647AF8"/>
    <w:rsid w:val="00651B44"/>
    <w:rsid w:val="006552B7"/>
    <w:rsid w:val="00655CAD"/>
    <w:rsid w:val="0066228A"/>
    <w:rsid w:val="00664FAA"/>
    <w:rsid w:val="00690438"/>
    <w:rsid w:val="0069088D"/>
    <w:rsid w:val="006A7A02"/>
    <w:rsid w:val="006B181D"/>
    <w:rsid w:val="006B3065"/>
    <w:rsid w:val="006C452F"/>
    <w:rsid w:val="006C660D"/>
    <w:rsid w:val="006D4765"/>
    <w:rsid w:val="006D4D93"/>
    <w:rsid w:val="006E285B"/>
    <w:rsid w:val="006E3D82"/>
    <w:rsid w:val="006E64A7"/>
    <w:rsid w:val="006F75DD"/>
    <w:rsid w:val="00702463"/>
    <w:rsid w:val="00703FFC"/>
    <w:rsid w:val="00715336"/>
    <w:rsid w:val="00740208"/>
    <w:rsid w:val="00745F65"/>
    <w:rsid w:val="00747CD0"/>
    <w:rsid w:val="00751857"/>
    <w:rsid w:val="007522C9"/>
    <w:rsid w:val="00756FB0"/>
    <w:rsid w:val="00783F44"/>
    <w:rsid w:val="007955F0"/>
    <w:rsid w:val="007959E7"/>
    <w:rsid w:val="007973D9"/>
    <w:rsid w:val="007A04B2"/>
    <w:rsid w:val="007B0754"/>
    <w:rsid w:val="007B1FBA"/>
    <w:rsid w:val="007C0CA7"/>
    <w:rsid w:val="007C6EAB"/>
    <w:rsid w:val="007D0B93"/>
    <w:rsid w:val="007E3AE7"/>
    <w:rsid w:val="007F7E7F"/>
    <w:rsid w:val="00815FFB"/>
    <w:rsid w:val="00822589"/>
    <w:rsid w:val="008310BE"/>
    <w:rsid w:val="00853F08"/>
    <w:rsid w:val="008636EA"/>
    <w:rsid w:val="008651DA"/>
    <w:rsid w:val="0089126E"/>
    <w:rsid w:val="008918B4"/>
    <w:rsid w:val="00892972"/>
    <w:rsid w:val="00893813"/>
    <w:rsid w:val="00896EAE"/>
    <w:rsid w:val="008A6EE4"/>
    <w:rsid w:val="008C63D3"/>
    <w:rsid w:val="008D36D0"/>
    <w:rsid w:val="008D6EFD"/>
    <w:rsid w:val="008E3B4E"/>
    <w:rsid w:val="008E5E6D"/>
    <w:rsid w:val="008F1F22"/>
    <w:rsid w:val="00903FAD"/>
    <w:rsid w:val="00905B6E"/>
    <w:rsid w:val="0091331E"/>
    <w:rsid w:val="0095068B"/>
    <w:rsid w:val="0096353D"/>
    <w:rsid w:val="00966F12"/>
    <w:rsid w:val="00971B46"/>
    <w:rsid w:val="009744DC"/>
    <w:rsid w:val="00974E84"/>
    <w:rsid w:val="00982749"/>
    <w:rsid w:val="009860F9"/>
    <w:rsid w:val="00993355"/>
    <w:rsid w:val="00994A20"/>
    <w:rsid w:val="009965D5"/>
    <w:rsid w:val="009B1E4B"/>
    <w:rsid w:val="009B4CA6"/>
    <w:rsid w:val="009C1C39"/>
    <w:rsid w:val="009C3A93"/>
    <w:rsid w:val="009D23BD"/>
    <w:rsid w:val="009F7007"/>
    <w:rsid w:val="00A039F0"/>
    <w:rsid w:val="00A116B8"/>
    <w:rsid w:val="00A150EE"/>
    <w:rsid w:val="00A20879"/>
    <w:rsid w:val="00A23F94"/>
    <w:rsid w:val="00A2483A"/>
    <w:rsid w:val="00A25FBA"/>
    <w:rsid w:val="00A31748"/>
    <w:rsid w:val="00A336EF"/>
    <w:rsid w:val="00A51F49"/>
    <w:rsid w:val="00A604B9"/>
    <w:rsid w:val="00A62959"/>
    <w:rsid w:val="00A87159"/>
    <w:rsid w:val="00AA09A6"/>
    <w:rsid w:val="00AB4136"/>
    <w:rsid w:val="00AB468D"/>
    <w:rsid w:val="00AB6A5F"/>
    <w:rsid w:val="00AD0315"/>
    <w:rsid w:val="00AD2009"/>
    <w:rsid w:val="00AD41E6"/>
    <w:rsid w:val="00AF1303"/>
    <w:rsid w:val="00AF62D5"/>
    <w:rsid w:val="00B05415"/>
    <w:rsid w:val="00B1528E"/>
    <w:rsid w:val="00B17B93"/>
    <w:rsid w:val="00B2102D"/>
    <w:rsid w:val="00B254BC"/>
    <w:rsid w:val="00B276C4"/>
    <w:rsid w:val="00B313FA"/>
    <w:rsid w:val="00B3412D"/>
    <w:rsid w:val="00B41533"/>
    <w:rsid w:val="00B42F40"/>
    <w:rsid w:val="00B4720B"/>
    <w:rsid w:val="00B6009F"/>
    <w:rsid w:val="00B60BCE"/>
    <w:rsid w:val="00B671B8"/>
    <w:rsid w:val="00B717BB"/>
    <w:rsid w:val="00B73EA8"/>
    <w:rsid w:val="00B760BF"/>
    <w:rsid w:val="00B772D2"/>
    <w:rsid w:val="00B82619"/>
    <w:rsid w:val="00B830DC"/>
    <w:rsid w:val="00B841AB"/>
    <w:rsid w:val="00B93368"/>
    <w:rsid w:val="00B950B3"/>
    <w:rsid w:val="00BA17C7"/>
    <w:rsid w:val="00BA2FF0"/>
    <w:rsid w:val="00BB275F"/>
    <w:rsid w:val="00BB6E39"/>
    <w:rsid w:val="00BC2812"/>
    <w:rsid w:val="00BF7BD7"/>
    <w:rsid w:val="00C04700"/>
    <w:rsid w:val="00C1313B"/>
    <w:rsid w:val="00C2708F"/>
    <w:rsid w:val="00C30F88"/>
    <w:rsid w:val="00C30FDB"/>
    <w:rsid w:val="00C37554"/>
    <w:rsid w:val="00C3771C"/>
    <w:rsid w:val="00C4368D"/>
    <w:rsid w:val="00C728F9"/>
    <w:rsid w:val="00C965D8"/>
    <w:rsid w:val="00C97842"/>
    <w:rsid w:val="00C97A14"/>
    <w:rsid w:val="00CA0445"/>
    <w:rsid w:val="00CA4642"/>
    <w:rsid w:val="00CB2D0D"/>
    <w:rsid w:val="00CC0F88"/>
    <w:rsid w:val="00CC5083"/>
    <w:rsid w:val="00CF3F80"/>
    <w:rsid w:val="00D020B3"/>
    <w:rsid w:val="00D31245"/>
    <w:rsid w:val="00D4133E"/>
    <w:rsid w:val="00D4526B"/>
    <w:rsid w:val="00D46471"/>
    <w:rsid w:val="00D6524A"/>
    <w:rsid w:val="00D9165F"/>
    <w:rsid w:val="00DA16A4"/>
    <w:rsid w:val="00DB523C"/>
    <w:rsid w:val="00DC0CD3"/>
    <w:rsid w:val="00DC1788"/>
    <w:rsid w:val="00DC65A4"/>
    <w:rsid w:val="00DD549E"/>
    <w:rsid w:val="00E00D00"/>
    <w:rsid w:val="00E06611"/>
    <w:rsid w:val="00E172BF"/>
    <w:rsid w:val="00E32409"/>
    <w:rsid w:val="00E330DC"/>
    <w:rsid w:val="00E35970"/>
    <w:rsid w:val="00E40C38"/>
    <w:rsid w:val="00E445A5"/>
    <w:rsid w:val="00E8649E"/>
    <w:rsid w:val="00E95FCF"/>
    <w:rsid w:val="00EA1DC1"/>
    <w:rsid w:val="00EA3100"/>
    <w:rsid w:val="00EC2A63"/>
    <w:rsid w:val="00ED39D1"/>
    <w:rsid w:val="00ED5EF9"/>
    <w:rsid w:val="00EE3D12"/>
    <w:rsid w:val="00EE3D8A"/>
    <w:rsid w:val="00EF658F"/>
    <w:rsid w:val="00F21894"/>
    <w:rsid w:val="00F326B3"/>
    <w:rsid w:val="00F4079E"/>
    <w:rsid w:val="00F65104"/>
    <w:rsid w:val="00F72A6C"/>
    <w:rsid w:val="00F84BA3"/>
    <w:rsid w:val="00F93803"/>
    <w:rsid w:val="00F94348"/>
    <w:rsid w:val="00FB7A2F"/>
    <w:rsid w:val="00FD2017"/>
    <w:rsid w:val="00FE2D2F"/>
    <w:rsid w:val="00FE66A3"/>
    <w:rsid w:val="00FE748D"/>
    <w:rsid w:val="00FF3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11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A17C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93803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3803"/>
    <w:rPr>
      <w:rFonts w:ascii="Tahoma" w:hAnsi="Tahoma" w:cs="Times New Roman"/>
      <w:sz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91331E"/>
    <w:pPr>
      <w:ind w:left="720"/>
      <w:contextualSpacing/>
    </w:pPr>
  </w:style>
  <w:style w:type="paragraph" w:customStyle="1" w:styleId="a">
    <w:name w:val="Стиль Знак"/>
    <w:basedOn w:val="Normal"/>
    <w:uiPriority w:val="99"/>
    <w:rsid w:val="00FE2D2F"/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6E28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locked/>
    <w:rsid w:val="004A56F0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rsid w:val="000052EA"/>
    <w:pPr>
      <w:spacing w:before="100" w:beforeAutospacing="1" w:after="100" w:afterAutospacing="1"/>
    </w:pPr>
    <w:rPr>
      <w:lang w:val="uk-UA" w:eastAsia="uk-UA"/>
    </w:rPr>
  </w:style>
  <w:style w:type="paragraph" w:styleId="BodyText">
    <w:name w:val="Body Text"/>
    <w:basedOn w:val="Normal"/>
    <w:link w:val="BodyTextChar"/>
    <w:uiPriority w:val="99"/>
    <w:rsid w:val="00364686"/>
    <w:pPr>
      <w:suppressAutoHyphens/>
      <w:jc w:val="both"/>
    </w:pPr>
    <w:rPr>
      <w:rFonts w:ascii="Calibri" w:hAnsi="Calibri"/>
      <w:szCs w:val="22"/>
      <w:lang w:val="uk-UA"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64686"/>
    <w:rPr>
      <w:rFonts w:ascii="Calibri" w:hAnsi="Calibri" w:cs="Times New Roman"/>
      <w:sz w:val="22"/>
      <w:szCs w:val="22"/>
      <w:lang w:eastAsia="ar-SA" w:bidi="ar-SA"/>
    </w:rPr>
  </w:style>
  <w:style w:type="paragraph" w:customStyle="1" w:styleId="a4">
    <w:name w:val="a4"/>
    <w:basedOn w:val="Normal"/>
    <w:uiPriority w:val="99"/>
    <w:rsid w:val="008651DA"/>
    <w:pPr>
      <w:spacing w:before="100" w:beforeAutospacing="1" w:after="100" w:afterAutospacing="1"/>
    </w:pPr>
    <w:rPr>
      <w:lang w:val="uk-UA" w:eastAsia="uk-UA"/>
    </w:rPr>
  </w:style>
  <w:style w:type="character" w:styleId="Strong">
    <w:name w:val="Strong"/>
    <w:basedOn w:val="DefaultParagraphFont"/>
    <w:uiPriority w:val="99"/>
    <w:qFormat/>
    <w:locked/>
    <w:rsid w:val="008651D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03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388</Words>
  <Characters>2218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Користувач Windows</dc:creator>
  <cp:keywords/>
  <dc:description/>
  <cp:lastModifiedBy>123</cp:lastModifiedBy>
  <cp:revision>7</cp:revision>
  <cp:lastPrinted>2026-02-06T11:48:00Z</cp:lastPrinted>
  <dcterms:created xsi:type="dcterms:W3CDTF">2026-02-06T11:04:00Z</dcterms:created>
  <dcterms:modified xsi:type="dcterms:W3CDTF">2026-02-06T11:55:00Z</dcterms:modified>
</cp:coreProperties>
</file>